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42" w:rsidRPr="00BE198F" w:rsidRDefault="00187E42" w:rsidP="00C66616">
      <w:pPr>
        <w:suppressAutoHyphens/>
        <w:spacing w:after="0" w:line="240" w:lineRule="auto"/>
        <w:ind w:left="-567" w:right="-1134"/>
        <w:jc w:val="both"/>
        <w:outlineLvl w:val="0"/>
        <w:rPr>
          <w:rFonts w:ascii="Times New Roman" w:hAnsi="Times New Roman"/>
          <w:i/>
          <w:noProof/>
          <w:lang w:eastAsia="ar-SA"/>
        </w:rPr>
      </w:pPr>
      <w:r w:rsidRPr="00BE198F">
        <w:rPr>
          <w:rFonts w:ascii="Times New Roman" w:hAnsi="Times New Roman"/>
          <w:i/>
          <w:noProof/>
          <w:sz w:val="16"/>
          <w:lang w:eastAsia="ar-SA"/>
        </w:rPr>
        <w:t>Образец на Техническо предложение за Обособена позиция №1 Строително ремонтни работи по сградата</w:t>
      </w:r>
    </w:p>
    <w:p w:rsidR="00187E42" w:rsidRPr="00BE198F" w:rsidRDefault="00187E42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187E42" w:rsidRPr="00BE198F" w:rsidRDefault="00187E42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До Национална спортна академия “Васил Левски”  EИК 000 670 627</w:t>
      </w:r>
    </w:p>
    <w:p w:rsidR="00187E42" w:rsidRPr="00BE198F" w:rsidRDefault="00187E42" w:rsidP="002F3CF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187E42" w:rsidRPr="00BE198F" w:rsidRDefault="00187E42" w:rsidP="002F3CF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Т Е Х Н И Ч Е С К О   П Р Е Д Л О Ж Е Н И Е</w:t>
      </w:r>
    </w:p>
    <w:p w:rsidR="00187E42" w:rsidRPr="00BE198F" w:rsidRDefault="00187E42" w:rsidP="002F3CFB">
      <w:pPr>
        <w:suppressAutoHyphens/>
        <w:spacing w:after="0" w:line="240" w:lineRule="auto"/>
        <w:jc w:val="both"/>
        <w:rPr>
          <w:rFonts w:ascii="Times New Roman" w:hAnsi="Times New Roman"/>
          <w:lang w:val="en-US" w:eastAsia="ar-SA"/>
        </w:rPr>
      </w:pPr>
      <w:r w:rsidRPr="00BE198F">
        <w:rPr>
          <w:rFonts w:ascii="Times New Roman" w:hAnsi="Times New Roman"/>
          <w:lang w:eastAsia="ar-SA"/>
        </w:rPr>
        <w:t>От долуподписания/ата _______________________________, в качеството си на ____________________ на участника: _________________________________, ЕИК______________</w:t>
      </w:r>
    </w:p>
    <w:p w:rsidR="00187E42" w:rsidRPr="00BE198F" w:rsidRDefault="00187E42" w:rsidP="002F3CFB">
      <w:pPr>
        <w:suppressAutoHyphens/>
        <w:spacing w:after="0" w:line="240" w:lineRule="auto"/>
        <w:jc w:val="both"/>
        <w:rPr>
          <w:rFonts w:ascii="Times New Roman" w:hAnsi="Times New Roman"/>
          <w:lang w:val="en-US" w:eastAsia="ar-SA"/>
        </w:rPr>
      </w:pPr>
    </w:p>
    <w:p w:rsidR="00187E42" w:rsidRPr="00BE198F" w:rsidRDefault="00187E42" w:rsidP="002F3CFB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Уважаеми господин Ректор,</w:t>
      </w:r>
    </w:p>
    <w:p w:rsidR="00187E42" w:rsidRPr="00BE198F" w:rsidRDefault="00187E42" w:rsidP="002F3C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 xml:space="preserve">Запознах се с документацията за участие за </w:t>
      </w:r>
      <w:r w:rsidRPr="00BE198F">
        <w:rPr>
          <w:rFonts w:ascii="Times New Roman" w:hAnsi="Times New Roman"/>
          <w:b/>
          <w:lang w:eastAsia="ar-SA"/>
        </w:rPr>
        <w:t>„Ремонт на Плувен басейн "НСА" - София, бул. "Прага" 21“</w:t>
      </w:r>
      <w:r w:rsidRPr="00BE198F">
        <w:rPr>
          <w:rFonts w:ascii="Times New Roman" w:hAnsi="Times New Roman"/>
          <w:b/>
          <w:bCs/>
          <w:lang w:eastAsia="ar-SA"/>
        </w:rPr>
        <w:t xml:space="preserve"> </w:t>
      </w:r>
      <w:r w:rsidRPr="00BE198F">
        <w:rPr>
          <w:rFonts w:ascii="Times New Roman" w:hAnsi="Times New Roman"/>
          <w:lang w:eastAsia="ar-SA"/>
        </w:rPr>
        <w:t xml:space="preserve">и в случай че бъда избран за изпълнител </w:t>
      </w:r>
    </w:p>
    <w:p w:rsidR="00187E42" w:rsidRPr="00BE198F" w:rsidRDefault="00187E42" w:rsidP="002F3CFB">
      <w:pPr>
        <w:suppressAutoHyphens/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П Р Е Д Л А Г А М / ДЕКЛАРИРАМ</w:t>
      </w:r>
    </w:p>
    <w:p w:rsidR="00187E42" w:rsidRPr="00BE198F" w:rsidRDefault="00187E42" w:rsidP="00A65A17">
      <w:pPr>
        <w:ind w:firstLine="709"/>
        <w:jc w:val="both"/>
      </w:pPr>
      <w:r w:rsidRPr="00BE198F">
        <w:rPr>
          <w:rFonts w:ascii="Times New Roman" w:hAnsi="Times New Roman"/>
          <w:lang w:eastAsia="ar-SA"/>
        </w:rPr>
        <w:t xml:space="preserve">1. Да изпълня поръчката по </w:t>
      </w:r>
      <w:r w:rsidRPr="00BE198F">
        <w:rPr>
          <w:rFonts w:ascii="Times New Roman" w:hAnsi="Times New Roman"/>
          <w:b/>
          <w:lang w:eastAsia="ar-SA"/>
        </w:rPr>
        <w:t>Обособена позиция №1 Строително ремонтни работи по сградата</w:t>
      </w:r>
      <w:r w:rsidRPr="00BE198F">
        <w:rPr>
          <w:rFonts w:ascii="Times New Roman" w:hAnsi="Times New Roman"/>
          <w:lang w:eastAsia="ar-SA"/>
        </w:rPr>
        <w:t>, както следва: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9"/>
        <w:gridCol w:w="1526"/>
        <w:gridCol w:w="4777"/>
      </w:tblGrid>
      <w:tr w:rsidR="00187E42" w:rsidRPr="00BE198F" w:rsidTr="000E0517">
        <w:trPr>
          <w:trHeight w:val="453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BE198F">
              <w:rPr>
                <w:rFonts w:ascii="Times New Roman" w:hAnsi="Times New Roman"/>
                <w:lang w:eastAsia="bg-BG"/>
              </w:rPr>
              <w:t>Описание на материалите, които ще се използват при изпълнение на поръчката</w:t>
            </w:r>
          </w:p>
        </w:tc>
        <w:tc>
          <w:tcPr>
            <w:tcW w:w="828" w:type="pct"/>
          </w:tcPr>
          <w:p w:rsidR="00187E42" w:rsidRPr="00BE198F" w:rsidRDefault="00187E42" w:rsidP="002C7E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BE198F">
              <w:rPr>
                <w:rFonts w:ascii="Times New Roman" w:hAnsi="Times New Roman"/>
                <w:lang w:eastAsia="bg-BG"/>
              </w:rPr>
              <w:t>Производител,</w:t>
            </w:r>
            <w:r w:rsidRPr="00BE198F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BE198F">
              <w:rPr>
                <w:rFonts w:ascii="Times New Roman" w:hAnsi="Times New Roman"/>
                <w:lang w:eastAsia="bg-BG"/>
              </w:rPr>
              <w:t>произход, търговска марка</w:t>
            </w: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BE198F">
              <w:rPr>
                <w:rFonts w:ascii="Times New Roman" w:hAnsi="Times New Roman"/>
                <w:lang w:eastAsia="bg-BG"/>
              </w:rPr>
              <w:t>технически характеристики</w:t>
            </w: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ПП тръби Φ20 - студена вода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ПП тръби Φ20 - топла вода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ПП тръби Φ2</w:t>
            </w:r>
            <w:r w:rsidRPr="00BE198F">
              <w:rPr>
                <w:rFonts w:ascii="Times New Roman" w:hAnsi="Times New Roman"/>
                <w:b/>
                <w:u w:val="single"/>
                <w:lang w:val="en-US" w:eastAsia="bg-BG"/>
              </w:rPr>
              <w:t>5</w:t>
            </w: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 xml:space="preserve"> - топла вода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1404E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ПП тръби Φ</w:t>
            </w:r>
            <w:r w:rsidRPr="00BE198F">
              <w:rPr>
                <w:rFonts w:ascii="Times New Roman" w:hAnsi="Times New Roman"/>
                <w:b/>
                <w:u w:val="single"/>
                <w:lang w:val="en-US" w:eastAsia="bg-BG"/>
              </w:rPr>
              <w:t>32</w:t>
            </w: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 xml:space="preserve"> - топла вода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554379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Циркулаци</w:t>
            </w:r>
            <w:r w:rsidRPr="00BE198F">
              <w:rPr>
                <w:rFonts w:ascii="Times New Roman" w:hAnsi="Times New Roman"/>
                <w:b/>
                <w:u w:val="single"/>
                <w:lang w:val="en-US" w:eastAsia="bg-BG"/>
              </w:rPr>
              <w:t>o</w:t>
            </w: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нна помпа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гъвкава еднокомпонентна хидроизолация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армираща лента за хидроизолация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линейни подови сифони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531839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гранитогрес с клас на противохлъзгане R11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PVC тръба ф50 за канал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531839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PVC тръба ф110 за канал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2365B3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PVC дограма</w:t>
            </w:r>
            <w:r w:rsidRPr="00BE198F">
              <w:t xml:space="preserve"> </w:t>
            </w: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- профил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187E42" w:rsidRPr="00BE198F" w:rsidTr="000E0517">
        <w:trPr>
          <w:trHeight w:val="907"/>
        </w:trPr>
        <w:tc>
          <w:tcPr>
            <w:tcW w:w="1579" w:type="pct"/>
          </w:tcPr>
          <w:p w:rsidR="00187E42" w:rsidRPr="00BE198F" w:rsidRDefault="00187E42" w:rsidP="002365B3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E198F">
              <w:rPr>
                <w:rFonts w:ascii="Times New Roman" w:hAnsi="Times New Roman"/>
                <w:b/>
                <w:u w:val="single"/>
                <w:lang w:eastAsia="bg-BG"/>
              </w:rPr>
              <w:t>Алуминиева дограма- профил</w:t>
            </w:r>
          </w:p>
        </w:tc>
        <w:tc>
          <w:tcPr>
            <w:tcW w:w="828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593" w:type="pct"/>
          </w:tcPr>
          <w:p w:rsidR="00187E42" w:rsidRPr="00BE198F" w:rsidRDefault="00187E42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</w:tbl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2. Ще изпълним всички възложени строително ремонтни работи с много добро качество и в съответствие с изискванията на Възложителя</w:t>
      </w:r>
      <w:r>
        <w:rPr>
          <w:rFonts w:ascii="Times New Roman" w:hAnsi="Times New Roman"/>
          <w:lang w:eastAsia="ar-SA"/>
        </w:rPr>
        <w:t xml:space="preserve"> за срок …………… /…………./ календарни дни, считано от датата на получаване на възлагателното писмо на Възложителя.</w:t>
      </w:r>
      <w:r w:rsidRPr="00BE198F">
        <w:rPr>
          <w:rFonts w:ascii="Times New Roman" w:hAnsi="Times New Roman"/>
          <w:lang w:eastAsia="ar-SA"/>
        </w:rPr>
        <w:t xml:space="preserve"> 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 xml:space="preserve">3. Ще предоставим безплатно гаранционно сервизно обслужване и ремонт (включващи труд, резервни части и материали) за отстраняване на всеки възникнал дефект за срок от 60 месеца, считано от датата на приемане на работата. В същия срок за своя сметка и със свои сили безплатно ще възстановявам, поправям, подменям, извършвам, отстранявам и ремонтирам всички предявени от Възложителя повреди, дефекти, недостатъци и рекламации, възникнали в следствие на некачествено изпълнение, независимо от момента на възникването им. 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4. При и по повод на изпълнението на задълженията ни по договора за възлагане на поръчката ще отговаряме безусловно пред Възложителя и трети лица за действията, бездействията и работата на посочените по-горе подизпълнители като за свои действия, бездействия и работа.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5. Представляваното от мен дружество, както и подизпълнителите ни, сме запознати с изискванията за безопасност при изпълнение на строителните работи: Закона за здравословни и безопасни условия на труд, Наредбата  за минималните изисквания за здравословни и безопасни условия на труд при извършване на СМР; Наредбата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труд; Наредбата  за правилата и нормите за пожарна и аварийна безопасност на обектите в експлоатация и изцяло поемаме отговорността по организиране и осигуряване на безопасността при изпълнение на строително ремонтните работи и при изпълнение на възложената работа ще изготвяме и съхраняваме документация за ЗБУТ на обекта.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6. Работниците ще са снабдени с работно облекло и лични предпазни средства.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7. Няма да допускам до работа лица, които са в нетрезво състояние.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8. Няма да допускам до работа лица, които не са преминали предварителен медицински преглед.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9. Няма да допускам до работа лица, които нямат заповед за назначаване.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10. Няма да допускам до работа лица, които не са навършили 18 години.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11. Няма да допускам до работа лица, които не са правоспособни за изпълнение на съответните работи по тази поръчка.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12. Няма да допускам до работа лица, които не са инструктирани и обучени по ЗБУТ и не са запознати с инструкцията за ликвидиране на пожари и аварии.</w:t>
      </w:r>
    </w:p>
    <w:p w:rsidR="00187E42" w:rsidRPr="00BE198F" w:rsidRDefault="00187E42" w:rsidP="002365B3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13.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187E42" w:rsidRPr="00BE198F" w:rsidRDefault="00187E42" w:rsidP="00BE198F">
      <w:pPr>
        <w:autoSpaceDE w:val="0"/>
        <w:ind w:firstLine="708"/>
        <w:jc w:val="both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 xml:space="preserve">Настоящото Техническо предложение е Приложение 1- неразделна част от Договор за „Ремонт на Плувен басейн "НСА" - София, бул. "Прага" </w:t>
      </w:r>
      <w:smartTag w:uri="urn:schemas-microsoft-com:office:smarttags" w:element="metricconverter">
        <w:smartTagPr>
          <w:attr w:name="ProductID" w:val="21”"/>
        </w:smartTagPr>
        <w:r w:rsidRPr="00BE198F">
          <w:rPr>
            <w:rFonts w:ascii="Times New Roman" w:hAnsi="Times New Roman"/>
            <w:lang w:eastAsia="ar-SA"/>
          </w:rPr>
          <w:t>21”</w:t>
        </w:r>
      </w:smartTag>
      <w:r w:rsidRPr="00BE198F">
        <w:rPr>
          <w:rFonts w:ascii="Times New Roman" w:hAnsi="Times New Roman"/>
          <w:lang w:eastAsia="ar-SA"/>
        </w:rPr>
        <w:t xml:space="preserve">  </w:t>
      </w:r>
      <w:r w:rsidRPr="00BE198F">
        <w:rPr>
          <w:rFonts w:ascii="Times New Roman" w:hAnsi="Times New Roman"/>
          <w:b/>
          <w:lang w:eastAsia="ar-SA"/>
        </w:rPr>
        <w:t>по Обособена позиция №1 Строително ремонтни работи по сградата.</w:t>
      </w:r>
    </w:p>
    <w:p w:rsidR="00187E42" w:rsidRPr="00BE198F" w:rsidRDefault="00187E42" w:rsidP="002F3CFB">
      <w:pPr>
        <w:suppressAutoHyphens/>
        <w:spacing w:after="0" w:line="240" w:lineRule="auto"/>
        <w:rPr>
          <w:rFonts w:ascii="Times New Roman" w:hAnsi="Times New Roman"/>
          <w:b/>
          <w:vanish/>
          <w:lang w:eastAsia="ar-SA"/>
        </w:rPr>
      </w:pPr>
    </w:p>
    <w:p w:rsidR="00187E42" w:rsidRPr="00BE198F" w:rsidRDefault="00187E42" w:rsidP="002F3CFB">
      <w:pPr>
        <w:suppressAutoHyphens/>
        <w:spacing w:after="0" w:line="240" w:lineRule="auto"/>
        <w:rPr>
          <w:rFonts w:ascii="Times New Roman" w:hAnsi="Times New Roman"/>
          <w:b/>
          <w:vanish/>
          <w:lang w:eastAsia="ar-SA"/>
        </w:rPr>
      </w:pPr>
    </w:p>
    <w:p w:rsidR="00187E42" w:rsidRPr="00BE198F" w:rsidRDefault="00187E42" w:rsidP="002F3CF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187E42" w:rsidRPr="00BE198F" w:rsidRDefault="00187E42" w:rsidP="002F3CFB">
      <w:pPr>
        <w:suppressAutoHyphens/>
        <w:spacing w:after="0" w:line="240" w:lineRule="auto"/>
        <w:ind w:left="72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гр.София</w:t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  <w:t>За участника:</w:t>
      </w:r>
    </w:p>
    <w:p w:rsidR="00187E42" w:rsidRPr="00BE198F" w:rsidRDefault="00187E42" w:rsidP="002F3CFB">
      <w:pPr>
        <w:suppressAutoHyphens/>
        <w:spacing w:after="0" w:line="240" w:lineRule="auto"/>
        <w:ind w:firstLine="568"/>
        <w:jc w:val="both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……….</w:t>
      </w:r>
      <w:r w:rsidRPr="00BE198F">
        <w:rPr>
          <w:rFonts w:ascii="Times New Roman" w:hAnsi="Times New Roman"/>
          <w:b/>
          <w:lang w:eastAsia="ar-SA"/>
        </w:rPr>
        <w:t>2020</w:t>
      </w:r>
      <w:r w:rsidRPr="00BE198F">
        <w:rPr>
          <w:rFonts w:ascii="Times New Roman" w:hAnsi="Times New Roman"/>
          <w:lang w:eastAsia="ar-SA"/>
        </w:rPr>
        <w:t xml:space="preserve"> г.</w:t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</w:r>
      <w:r w:rsidRPr="00BE198F">
        <w:rPr>
          <w:rFonts w:ascii="Times New Roman" w:hAnsi="Times New Roman"/>
          <w:lang w:eastAsia="ar-SA"/>
        </w:rPr>
        <w:tab/>
        <w:t>име /длъжност/ качество</w:t>
      </w:r>
    </w:p>
    <w:p w:rsidR="00187E42" w:rsidRPr="00BE198F" w:rsidRDefault="00187E42" w:rsidP="002F3CFB">
      <w:pPr>
        <w:suppressAutoHyphens/>
        <w:spacing w:after="0" w:line="240" w:lineRule="auto"/>
        <w:ind w:left="5664" w:firstLine="568"/>
        <w:jc w:val="both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 xml:space="preserve"> подпис и печат</w:t>
      </w:r>
    </w:p>
    <w:sectPr w:rsidR="00187E42" w:rsidRPr="00BE198F" w:rsidSect="00125300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83467"/>
    <w:multiLevelType w:val="hybridMultilevel"/>
    <w:tmpl w:val="C28275B6"/>
    <w:lvl w:ilvl="0" w:tplc="231AF9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58B"/>
    <w:rsid w:val="00095B40"/>
    <w:rsid w:val="000E0517"/>
    <w:rsid w:val="00125300"/>
    <w:rsid w:val="001404E4"/>
    <w:rsid w:val="00157D42"/>
    <w:rsid w:val="00187E42"/>
    <w:rsid w:val="002365B3"/>
    <w:rsid w:val="002404B3"/>
    <w:rsid w:val="00240BDF"/>
    <w:rsid w:val="002C7EAC"/>
    <w:rsid w:val="002F3CFB"/>
    <w:rsid w:val="00311D2E"/>
    <w:rsid w:val="0033377C"/>
    <w:rsid w:val="0034258B"/>
    <w:rsid w:val="003A24A9"/>
    <w:rsid w:val="003E5985"/>
    <w:rsid w:val="003F3EEC"/>
    <w:rsid w:val="0048720A"/>
    <w:rsid w:val="004B7841"/>
    <w:rsid w:val="004E3763"/>
    <w:rsid w:val="004F2C0D"/>
    <w:rsid w:val="00531839"/>
    <w:rsid w:val="005466A0"/>
    <w:rsid w:val="00554379"/>
    <w:rsid w:val="00586A2F"/>
    <w:rsid w:val="006A1B20"/>
    <w:rsid w:val="006D4847"/>
    <w:rsid w:val="00725816"/>
    <w:rsid w:val="00774B03"/>
    <w:rsid w:val="007A00E5"/>
    <w:rsid w:val="007F141B"/>
    <w:rsid w:val="00897FDF"/>
    <w:rsid w:val="00911B5D"/>
    <w:rsid w:val="00966572"/>
    <w:rsid w:val="009B65AC"/>
    <w:rsid w:val="009E4FB5"/>
    <w:rsid w:val="00A65A17"/>
    <w:rsid w:val="00B40EC2"/>
    <w:rsid w:val="00B53564"/>
    <w:rsid w:val="00B96F17"/>
    <w:rsid w:val="00BA24AB"/>
    <w:rsid w:val="00BA2565"/>
    <w:rsid w:val="00BE198F"/>
    <w:rsid w:val="00C50A0C"/>
    <w:rsid w:val="00C66616"/>
    <w:rsid w:val="00CA2CCD"/>
    <w:rsid w:val="00CC75E6"/>
    <w:rsid w:val="00DF37DE"/>
    <w:rsid w:val="00E2741C"/>
    <w:rsid w:val="00EA7004"/>
    <w:rsid w:val="00F30386"/>
    <w:rsid w:val="00FE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58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615</Words>
  <Characters>3512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Техническо предложение за Обособена позиция №1 Строително ремонтни работи по сградата</dc:title>
  <dc:subject/>
  <dc:creator>20121025</dc:creator>
  <cp:keywords/>
  <dc:description/>
  <cp:lastModifiedBy>Валентин Добрев</cp:lastModifiedBy>
  <cp:revision>2</cp:revision>
  <dcterms:created xsi:type="dcterms:W3CDTF">2020-05-12T06:19:00Z</dcterms:created>
  <dcterms:modified xsi:type="dcterms:W3CDTF">2020-05-12T06:19:00Z</dcterms:modified>
</cp:coreProperties>
</file>